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D37D3A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D37D3A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37D3A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37D3A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37D3A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D37D3A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D37D3A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B67EA" w:rsidRPr="00AE03F2" w:rsidTr="002358DF">
        <w:trPr>
          <w:trHeight w:val="349"/>
        </w:trPr>
        <w:tc>
          <w:tcPr>
            <w:tcW w:w="3249" w:type="dxa"/>
          </w:tcPr>
          <w:p w:rsidR="00A65290" w:rsidRPr="00CE7A2D" w:rsidRDefault="00CE7A2D" w:rsidP="00D37D3A">
            <w:pPr>
              <w:rPr>
                <w:lang w:val="uk-UA" w:eastAsia="en-US"/>
              </w:rPr>
            </w:pPr>
            <w:permStart w:id="0" w:edGrp="everyone"/>
            <w:r>
              <w:rPr>
                <w:lang w:val="en-US" w:eastAsia="en-US"/>
              </w:rPr>
              <w:t>16.04.2021</w:t>
            </w:r>
          </w:p>
        </w:tc>
        <w:tc>
          <w:tcPr>
            <w:tcW w:w="3182" w:type="dxa"/>
          </w:tcPr>
          <w:p w:rsidR="00A65290" w:rsidRDefault="00A65290" w:rsidP="00D37D3A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EB67EA" w:rsidRPr="008F2F54" w:rsidRDefault="00EB67EA" w:rsidP="00D37D3A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F305FF" w:rsidRDefault="00CE7A2D" w:rsidP="00D37D3A">
            <w:pPr>
              <w:jc w:val="right"/>
              <w:rPr>
                <w:lang w:val="uk-UA" w:eastAsia="en-US"/>
              </w:rPr>
            </w:pPr>
            <w:r>
              <w:rPr>
                <w:lang w:val="uk-UA" w:eastAsia="en-US"/>
              </w:rPr>
              <w:t>509/0/197-21</w:t>
            </w:r>
          </w:p>
        </w:tc>
      </w:tr>
    </w:tbl>
    <w:p w:rsidR="001F3D2D" w:rsidRPr="00CD1047" w:rsidRDefault="001F3D2D" w:rsidP="00D37D3A">
      <w:pPr>
        <w:ind w:right="140"/>
        <w:jc w:val="center"/>
        <w:rPr>
          <w:lang w:val="uk-UA"/>
        </w:rPr>
      </w:pPr>
    </w:p>
    <w:tbl>
      <w:tblPr>
        <w:tblW w:w="0" w:type="auto"/>
        <w:tblLook w:val="04A0"/>
      </w:tblPr>
      <w:tblGrid>
        <w:gridCol w:w="4909"/>
        <w:gridCol w:w="1629"/>
        <w:gridCol w:w="3259"/>
      </w:tblGrid>
      <w:tr w:rsidR="002C7037" w:rsidRPr="00BF21F3" w:rsidTr="00967ECA">
        <w:tc>
          <w:tcPr>
            <w:tcW w:w="4928" w:type="dxa"/>
            <w:shd w:val="clear" w:color="auto" w:fill="auto"/>
          </w:tcPr>
          <w:p w:rsidR="002C7037" w:rsidRDefault="003167D5" w:rsidP="00D37D3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Про перерозподіл імунобіологічного препарату “</w:t>
            </w:r>
            <w:r w:rsidR="00984E9E">
              <w:rPr>
                <w:color w:val="000000"/>
                <w:sz w:val="28"/>
                <w:szCs w:val="28"/>
                <w:lang w:val="uk-UA" w:eastAsia="uk-UA"/>
              </w:rPr>
              <w:t>ЕУВАКС В</w:t>
            </w:r>
            <w:r w:rsidR="00375C64">
              <w:rPr>
                <w:color w:val="000000"/>
                <w:sz w:val="28"/>
                <w:szCs w:val="28"/>
                <w:lang w:val="uk-UA" w:eastAsia="uk-UA"/>
              </w:rPr>
              <w:t>,</w:t>
            </w:r>
            <w:r w:rsidR="00984E9E">
              <w:rPr>
                <w:color w:val="000000"/>
                <w:sz w:val="28"/>
                <w:szCs w:val="28"/>
                <w:lang w:val="uk-UA" w:eastAsia="uk-UA"/>
              </w:rPr>
              <w:t xml:space="preserve"> ВАКЦИНА ДЛЯ ПРОФІЛАКТИКИ ГЕПАТИТУ В, РЕКОМБІНАНТНА РІДКА</w:t>
            </w:r>
            <w:r w:rsidR="002C7037">
              <w:rPr>
                <w:color w:val="000000"/>
                <w:sz w:val="28"/>
                <w:szCs w:val="28"/>
                <w:lang w:val="uk-UA" w:eastAsia="uk-UA"/>
              </w:rPr>
              <w:t>”</w:t>
            </w:r>
          </w:p>
          <w:p w:rsidR="002C7037" w:rsidRPr="00A5402D" w:rsidRDefault="002C7037" w:rsidP="00D37D3A">
            <w:pPr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641" w:type="dxa"/>
            <w:shd w:val="clear" w:color="auto" w:fill="auto"/>
          </w:tcPr>
          <w:p w:rsidR="002C7037" w:rsidRPr="00A5402D" w:rsidRDefault="002C7037" w:rsidP="00D37D3A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3285" w:type="dxa"/>
            <w:shd w:val="clear" w:color="auto" w:fill="auto"/>
          </w:tcPr>
          <w:p w:rsidR="002C7037" w:rsidRPr="00A5402D" w:rsidRDefault="002C7037" w:rsidP="00D37D3A">
            <w:pPr>
              <w:rPr>
                <w:bCs/>
                <w:color w:val="000000"/>
                <w:lang w:val="uk-UA"/>
              </w:rPr>
            </w:pPr>
          </w:p>
        </w:tc>
      </w:tr>
    </w:tbl>
    <w:p w:rsidR="002C7037" w:rsidRPr="00F23BB4" w:rsidRDefault="002C7037" w:rsidP="00D37D3A">
      <w:pPr>
        <w:pStyle w:val="af2"/>
        <w:spacing w:before="0" w:beforeAutospacing="0" w:after="165" w:afterAutospacing="0"/>
        <w:ind w:right="-1" w:firstLine="709"/>
        <w:jc w:val="both"/>
        <w:rPr>
          <w:sz w:val="28"/>
          <w:szCs w:val="28"/>
          <w:lang w:val="uk-UA"/>
        </w:rPr>
      </w:pPr>
      <w:r w:rsidRPr="00B76AD3">
        <w:rPr>
          <w:sz w:val="28"/>
          <w:szCs w:val="28"/>
          <w:lang w:val="uk-UA"/>
        </w:rPr>
        <w:t>З метою цільового та раціонального використання імунобіологічного препарату “</w:t>
      </w:r>
      <w:r w:rsidR="00984E9E">
        <w:rPr>
          <w:sz w:val="28"/>
          <w:szCs w:val="28"/>
          <w:lang w:val="uk-UA"/>
        </w:rPr>
        <w:t>ЕУВАКС В, ВАКЦИНА ДЛЯ ПРОФІЛАКТИКИ ГЕПАТИТУ В, РЕКОМБІНАНТНА РІДКА</w:t>
      </w:r>
      <w:r w:rsidRPr="00B76AD3">
        <w:rPr>
          <w:sz w:val="28"/>
          <w:szCs w:val="28"/>
          <w:lang w:val="uk-UA"/>
        </w:rPr>
        <w:t xml:space="preserve">”, який надійшов до </w:t>
      </w:r>
      <w:r w:rsidR="00B53DA3">
        <w:rPr>
          <w:sz w:val="28"/>
          <w:szCs w:val="28"/>
          <w:lang w:val="uk-UA"/>
        </w:rPr>
        <w:t>області</w:t>
      </w:r>
      <w:r w:rsidR="008C01E3">
        <w:rPr>
          <w:sz w:val="28"/>
          <w:szCs w:val="28"/>
          <w:lang w:val="uk-UA"/>
        </w:rPr>
        <w:t xml:space="preserve"> шляхом централізованого постачання</w:t>
      </w:r>
      <w:r w:rsidR="00B53D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бюджетною програмою КПКВК 2301400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характеру”</w:t>
      </w:r>
      <w:proofErr w:type="spellEnd"/>
      <w:r w:rsidR="00B53DA3">
        <w:rPr>
          <w:sz w:val="28"/>
          <w:szCs w:val="28"/>
          <w:lang w:val="uk-UA"/>
        </w:rPr>
        <w:t xml:space="preserve"> за напрямом </w:t>
      </w:r>
      <w:proofErr w:type="spellStart"/>
      <w:r w:rsidR="00B53DA3">
        <w:rPr>
          <w:sz w:val="28"/>
          <w:szCs w:val="28"/>
          <w:lang w:val="uk-UA"/>
        </w:rPr>
        <w:t>“Централізована</w:t>
      </w:r>
      <w:proofErr w:type="spellEnd"/>
      <w:r w:rsidR="00B53DA3">
        <w:rPr>
          <w:sz w:val="28"/>
          <w:szCs w:val="28"/>
          <w:lang w:val="uk-UA"/>
        </w:rPr>
        <w:t xml:space="preserve"> закупівля імунобіологічних препаратів для проведення імунопрофілактики населення та виробів для забезпечення умов температурного контролю імунобіологічних </w:t>
      </w:r>
      <w:proofErr w:type="spellStart"/>
      <w:r w:rsidR="00B53DA3">
        <w:rPr>
          <w:sz w:val="28"/>
          <w:szCs w:val="28"/>
          <w:lang w:val="uk-UA"/>
        </w:rPr>
        <w:t>препаратів”</w:t>
      </w:r>
      <w:proofErr w:type="spellEnd"/>
      <w:r>
        <w:rPr>
          <w:sz w:val="28"/>
          <w:szCs w:val="28"/>
          <w:lang w:val="uk-UA"/>
        </w:rPr>
        <w:t xml:space="preserve"> та </w:t>
      </w:r>
      <w:r w:rsidR="0070203B">
        <w:rPr>
          <w:sz w:val="28"/>
          <w:szCs w:val="28"/>
          <w:lang w:val="uk-UA"/>
        </w:rPr>
        <w:t>пере</w:t>
      </w:r>
      <w:r>
        <w:rPr>
          <w:sz w:val="28"/>
          <w:szCs w:val="28"/>
          <w:lang w:val="uk-UA"/>
        </w:rPr>
        <w:t xml:space="preserve">розподіленого наказом ДОЗ ОДА </w:t>
      </w:r>
      <w:r w:rsidR="00C87902">
        <w:rPr>
          <w:sz w:val="28"/>
          <w:szCs w:val="28"/>
          <w:lang w:val="uk-UA"/>
        </w:rPr>
        <w:t xml:space="preserve">від </w:t>
      </w:r>
      <w:r w:rsidR="004939AC">
        <w:rPr>
          <w:sz w:val="28"/>
          <w:szCs w:val="28"/>
          <w:lang w:val="uk-UA"/>
        </w:rPr>
        <w:t>0</w:t>
      </w:r>
      <w:r w:rsidR="00D37D3A">
        <w:rPr>
          <w:sz w:val="28"/>
          <w:szCs w:val="28"/>
          <w:lang w:val="uk-UA"/>
        </w:rPr>
        <w:t>9</w:t>
      </w:r>
      <w:r w:rsidR="004939AC">
        <w:rPr>
          <w:sz w:val="28"/>
          <w:szCs w:val="28"/>
          <w:lang w:val="uk-UA"/>
        </w:rPr>
        <w:t xml:space="preserve"> </w:t>
      </w:r>
      <w:r w:rsidR="00521174">
        <w:rPr>
          <w:sz w:val="28"/>
          <w:szCs w:val="28"/>
          <w:lang w:val="uk-UA"/>
        </w:rPr>
        <w:t>лютого</w:t>
      </w:r>
      <w:r w:rsidR="00E41E40">
        <w:rPr>
          <w:sz w:val="28"/>
          <w:szCs w:val="28"/>
          <w:lang w:val="uk-UA"/>
        </w:rPr>
        <w:t xml:space="preserve"> 20</w:t>
      </w:r>
      <w:r w:rsidR="00D37D3A">
        <w:rPr>
          <w:sz w:val="28"/>
          <w:szCs w:val="28"/>
          <w:lang w:val="uk-UA"/>
        </w:rPr>
        <w:t>21</w:t>
      </w:r>
      <w:r w:rsidR="00E41E40">
        <w:rPr>
          <w:sz w:val="28"/>
          <w:szCs w:val="28"/>
          <w:lang w:val="uk-UA"/>
        </w:rPr>
        <w:t xml:space="preserve"> року № </w:t>
      </w:r>
      <w:r w:rsidR="00D37D3A">
        <w:rPr>
          <w:sz w:val="28"/>
          <w:szCs w:val="28"/>
          <w:lang w:val="uk-UA"/>
        </w:rPr>
        <w:t>115</w:t>
      </w:r>
      <w:r w:rsidR="00A2666E">
        <w:rPr>
          <w:sz w:val="28"/>
          <w:szCs w:val="28"/>
          <w:lang w:val="uk-UA"/>
        </w:rPr>
        <w:t>/0/197-</w:t>
      </w:r>
      <w:r w:rsidR="00D37D3A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3167D5">
        <w:rPr>
          <w:color w:val="000000"/>
          <w:sz w:val="28"/>
          <w:szCs w:val="28"/>
          <w:lang w:val="uk-UA" w:eastAsia="uk-UA"/>
        </w:rPr>
        <w:t>Про</w:t>
      </w:r>
      <w:proofErr w:type="spellEnd"/>
      <w:r w:rsidR="003167D5">
        <w:rPr>
          <w:color w:val="000000"/>
          <w:sz w:val="28"/>
          <w:szCs w:val="28"/>
          <w:lang w:val="uk-UA" w:eastAsia="uk-UA"/>
        </w:rPr>
        <w:t xml:space="preserve"> перерозподіл імунобіологічного препарату “</w:t>
      </w:r>
      <w:r w:rsidR="00984E9E">
        <w:rPr>
          <w:color w:val="000000"/>
          <w:sz w:val="28"/>
          <w:szCs w:val="28"/>
          <w:lang w:val="uk-UA" w:eastAsia="uk-UA"/>
        </w:rPr>
        <w:t>ЕУВАКС В ВАКЦИНА ДЛЯ ПРОФІЛАКТИКИ ГЕПАТИТУ В, РЕКОМБІНАНТНА РІДКА</w:t>
      </w:r>
      <w:r w:rsidR="009C5285">
        <w:rPr>
          <w:color w:val="000000"/>
          <w:sz w:val="28"/>
          <w:szCs w:val="28"/>
          <w:lang w:val="uk-UA" w:eastAsia="uk-UA"/>
        </w:rPr>
        <w:t>”</w:t>
      </w:r>
    </w:p>
    <w:p w:rsidR="002C7037" w:rsidRPr="00CD1047" w:rsidRDefault="002C7037" w:rsidP="00D37D3A">
      <w:pPr>
        <w:ind w:firstLine="709"/>
        <w:jc w:val="both"/>
        <w:rPr>
          <w:color w:val="000000"/>
          <w:lang w:val="uk-UA" w:eastAsia="uk-UA"/>
        </w:rPr>
      </w:pPr>
    </w:p>
    <w:p w:rsidR="002C7037" w:rsidRDefault="002C7037" w:rsidP="00D37D3A">
      <w:pPr>
        <w:jc w:val="both"/>
        <w:rPr>
          <w:color w:val="000000"/>
          <w:sz w:val="28"/>
          <w:szCs w:val="28"/>
          <w:lang w:val="uk-UA" w:eastAsia="uk-UA"/>
        </w:rPr>
      </w:pPr>
      <w:r w:rsidRPr="00E42CCE">
        <w:rPr>
          <w:color w:val="000000"/>
          <w:sz w:val="28"/>
          <w:szCs w:val="28"/>
          <w:lang w:val="uk-UA" w:eastAsia="uk-UA"/>
        </w:rPr>
        <w:t>НАКАЗУЮ:</w:t>
      </w:r>
    </w:p>
    <w:p w:rsidR="002C7037" w:rsidRPr="00E42CCE" w:rsidRDefault="002C7037" w:rsidP="00D37D3A">
      <w:pPr>
        <w:jc w:val="both"/>
        <w:rPr>
          <w:sz w:val="28"/>
          <w:szCs w:val="28"/>
          <w:lang w:val="uk-UA"/>
        </w:rPr>
      </w:pPr>
    </w:p>
    <w:p w:rsidR="002C7037" w:rsidRDefault="002C7037" w:rsidP="00D37D3A">
      <w:pPr>
        <w:numPr>
          <w:ilvl w:val="0"/>
          <w:numId w:val="1"/>
        </w:num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перерозподіл імунобіологічного препарату “</w:t>
      </w:r>
      <w:r w:rsidR="00984E9E">
        <w:rPr>
          <w:sz w:val="28"/>
          <w:szCs w:val="28"/>
          <w:lang w:val="uk-UA"/>
        </w:rPr>
        <w:t>ЕУВАКС В, ВАКЦИНА ДЛЯ ПРОФІЛАКТИКИ ГЕПАТИТУ В, РЕКОМБІНАНТНА РІДКА</w:t>
      </w:r>
      <w:r w:rsidR="00E54D32">
        <w:rPr>
          <w:sz w:val="28"/>
          <w:szCs w:val="28"/>
          <w:lang w:val="uk-UA"/>
        </w:rPr>
        <w:t>” (далі “</w:t>
      </w:r>
      <w:r w:rsidR="00D85F88">
        <w:rPr>
          <w:sz w:val="28"/>
          <w:szCs w:val="28"/>
          <w:lang w:val="uk-UA"/>
        </w:rPr>
        <w:t>ЕУВАКС В</w:t>
      </w:r>
      <w:r w:rsidR="00E54D32">
        <w:rPr>
          <w:sz w:val="28"/>
          <w:szCs w:val="28"/>
          <w:lang w:val="uk-UA"/>
        </w:rPr>
        <w:t>”)</w:t>
      </w:r>
      <w:r>
        <w:rPr>
          <w:sz w:val="28"/>
          <w:szCs w:val="28"/>
          <w:lang w:val="uk-UA"/>
        </w:rPr>
        <w:t>.</w:t>
      </w:r>
    </w:p>
    <w:p w:rsidR="005A4715" w:rsidRDefault="005A4715" w:rsidP="00D37D3A">
      <w:pPr>
        <w:numPr>
          <w:ilvl w:val="0"/>
          <w:numId w:val="1"/>
        </w:num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Керівникові</w:t>
      </w:r>
      <w:r w:rsidRPr="0088407D">
        <w:rPr>
          <w:sz w:val="28"/>
          <w:szCs w:val="28"/>
          <w:lang w:val="uk-UA"/>
        </w:rPr>
        <w:t xml:space="preserve"> </w:t>
      </w:r>
      <w:r w:rsidR="00D37D3A">
        <w:rPr>
          <w:sz w:val="28"/>
          <w:szCs w:val="28"/>
          <w:lang w:val="uk-UA"/>
        </w:rPr>
        <w:t xml:space="preserve">КНП </w:t>
      </w:r>
      <w:proofErr w:type="spellStart"/>
      <w:r w:rsidR="00D37D3A">
        <w:rPr>
          <w:sz w:val="28"/>
          <w:szCs w:val="28"/>
          <w:lang w:val="uk-UA"/>
        </w:rPr>
        <w:t>“Синельниківська</w:t>
      </w:r>
      <w:proofErr w:type="spellEnd"/>
      <w:r w:rsidR="00D37D3A">
        <w:rPr>
          <w:sz w:val="28"/>
          <w:szCs w:val="28"/>
          <w:lang w:val="uk-UA"/>
        </w:rPr>
        <w:t xml:space="preserve"> центральна міська </w:t>
      </w:r>
      <w:proofErr w:type="spellStart"/>
      <w:r w:rsidR="00D37D3A">
        <w:rPr>
          <w:sz w:val="28"/>
          <w:szCs w:val="28"/>
          <w:lang w:val="uk-UA"/>
        </w:rPr>
        <w:t>лікарняˮ</w:t>
      </w:r>
      <w:proofErr w:type="spellEnd"/>
      <w:r w:rsidR="00D37D3A">
        <w:rPr>
          <w:sz w:val="28"/>
          <w:szCs w:val="28"/>
          <w:lang w:val="uk-UA"/>
        </w:rPr>
        <w:t xml:space="preserve"> </w:t>
      </w:r>
      <w:proofErr w:type="spellStart"/>
      <w:r w:rsidR="00D37D3A">
        <w:rPr>
          <w:sz w:val="28"/>
          <w:szCs w:val="28"/>
          <w:lang w:val="uk-UA"/>
        </w:rPr>
        <w:t>Синельниківської</w:t>
      </w:r>
      <w:proofErr w:type="spellEnd"/>
      <w:r w:rsidR="00D37D3A">
        <w:rPr>
          <w:sz w:val="28"/>
          <w:szCs w:val="28"/>
          <w:lang w:val="uk-UA"/>
        </w:rPr>
        <w:t xml:space="preserve"> міської </w:t>
      </w:r>
      <w:proofErr w:type="spellStart"/>
      <w:r w:rsidR="00D37D3A">
        <w:rPr>
          <w:sz w:val="28"/>
          <w:szCs w:val="28"/>
          <w:lang w:val="uk-UA"/>
        </w:rPr>
        <w:t>ради”</w:t>
      </w:r>
      <w:proofErr w:type="spellEnd"/>
      <w:r w:rsidR="00D37D3A">
        <w:rPr>
          <w:sz w:val="28"/>
          <w:szCs w:val="28"/>
          <w:lang w:val="uk-UA"/>
        </w:rPr>
        <w:t xml:space="preserve"> </w:t>
      </w:r>
      <w:r w:rsidR="00D37D3A" w:rsidRPr="0088407D">
        <w:rPr>
          <w:sz w:val="28"/>
          <w:szCs w:val="28"/>
          <w:lang w:val="uk-UA"/>
        </w:rPr>
        <w:t>забезпечити</w:t>
      </w:r>
      <w:r w:rsidRPr="0088407D">
        <w:rPr>
          <w:sz w:val="28"/>
          <w:szCs w:val="28"/>
          <w:lang w:val="uk-UA"/>
        </w:rPr>
        <w:t>:</w:t>
      </w:r>
    </w:p>
    <w:p w:rsidR="005A4715" w:rsidRDefault="005A4715" w:rsidP="00D37D3A">
      <w:pPr>
        <w:numPr>
          <w:ilvl w:val="1"/>
          <w:numId w:val="1"/>
        </w:num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Передачу </w:t>
      </w:r>
      <w:r w:rsidRPr="00B76AD3">
        <w:rPr>
          <w:sz w:val="28"/>
          <w:szCs w:val="28"/>
          <w:lang w:val="uk-UA"/>
        </w:rPr>
        <w:t xml:space="preserve">імунобіологічного препарату </w:t>
      </w:r>
      <w:r>
        <w:rPr>
          <w:sz w:val="28"/>
          <w:szCs w:val="28"/>
          <w:lang w:val="uk-UA"/>
        </w:rPr>
        <w:t>“</w:t>
      </w:r>
      <w:r w:rsidR="00D85F88">
        <w:rPr>
          <w:sz w:val="28"/>
          <w:szCs w:val="28"/>
          <w:lang w:val="uk-UA"/>
        </w:rPr>
        <w:t>ЕУВАКС В</w:t>
      </w:r>
      <w:r>
        <w:rPr>
          <w:sz w:val="28"/>
          <w:szCs w:val="28"/>
          <w:lang w:val="uk-UA"/>
        </w:rPr>
        <w:t xml:space="preserve">” з дотриманням </w:t>
      </w:r>
      <w:proofErr w:type="spellStart"/>
      <w:r>
        <w:rPr>
          <w:sz w:val="28"/>
          <w:szCs w:val="28"/>
          <w:lang w:val="uk-UA"/>
        </w:rPr>
        <w:t>“холодового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ланцюга”</w:t>
      </w:r>
      <w:proofErr w:type="spellEnd"/>
      <w:r>
        <w:rPr>
          <w:sz w:val="28"/>
          <w:szCs w:val="28"/>
          <w:lang w:val="uk-UA"/>
        </w:rPr>
        <w:t xml:space="preserve"> у кількості, визначеній в додатку,                  до </w:t>
      </w:r>
      <w:proofErr w:type="spellStart"/>
      <w:r w:rsidRPr="0088407D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П</w:t>
      </w:r>
      <w:proofErr w:type="spellEnd"/>
      <w:r w:rsidRPr="0088407D">
        <w:rPr>
          <w:sz w:val="28"/>
          <w:szCs w:val="28"/>
          <w:lang w:val="uk-UA"/>
        </w:rPr>
        <w:t xml:space="preserve"> </w:t>
      </w:r>
      <w:proofErr w:type="spellStart"/>
      <w:r w:rsidRPr="0088407D">
        <w:rPr>
          <w:sz w:val="28"/>
          <w:szCs w:val="28"/>
          <w:lang w:val="uk-UA"/>
        </w:rPr>
        <w:t>“Дніпропетровська</w:t>
      </w:r>
      <w:proofErr w:type="spellEnd"/>
      <w:r w:rsidRPr="0088407D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Pr="0088407D">
        <w:rPr>
          <w:sz w:val="28"/>
          <w:szCs w:val="28"/>
          <w:lang w:val="uk-UA"/>
        </w:rPr>
        <w:t>лікарня”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ДОР”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2C7037" w:rsidRDefault="00CF6233" w:rsidP="00D37D3A">
      <w:pPr>
        <w:numPr>
          <w:ilvl w:val="0"/>
          <w:numId w:val="1"/>
        </w:num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Керівникові</w:t>
      </w:r>
      <w:r w:rsidR="002C7037" w:rsidRPr="0088407D">
        <w:rPr>
          <w:sz w:val="28"/>
          <w:szCs w:val="28"/>
          <w:lang w:val="uk-UA"/>
        </w:rPr>
        <w:t xml:space="preserve"> </w:t>
      </w:r>
      <w:proofErr w:type="spellStart"/>
      <w:r w:rsidR="002C7037" w:rsidRPr="0088407D">
        <w:rPr>
          <w:sz w:val="28"/>
          <w:szCs w:val="28"/>
          <w:lang w:val="uk-UA"/>
        </w:rPr>
        <w:t>К</w:t>
      </w:r>
      <w:r w:rsidR="00361CEB">
        <w:rPr>
          <w:sz w:val="28"/>
          <w:szCs w:val="28"/>
          <w:lang w:val="uk-UA"/>
        </w:rPr>
        <w:t>П</w:t>
      </w:r>
      <w:proofErr w:type="spellEnd"/>
      <w:r w:rsidR="002C7037" w:rsidRPr="0088407D">
        <w:rPr>
          <w:sz w:val="28"/>
          <w:szCs w:val="28"/>
          <w:lang w:val="uk-UA"/>
        </w:rPr>
        <w:t xml:space="preserve"> </w:t>
      </w:r>
      <w:proofErr w:type="spellStart"/>
      <w:r w:rsidR="002C7037" w:rsidRPr="0088407D">
        <w:rPr>
          <w:sz w:val="28"/>
          <w:szCs w:val="28"/>
          <w:lang w:val="uk-UA"/>
        </w:rPr>
        <w:t>“Дніпропетровська</w:t>
      </w:r>
      <w:proofErr w:type="spellEnd"/>
      <w:r w:rsidR="002C7037" w:rsidRPr="0088407D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="002C7037" w:rsidRPr="0088407D">
        <w:rPr>
          <w:sz w:val="28"/>
          <w:szCs w:val="28"/>
          <w:lang w:val="uk-UA"/>
        </w:rPr>
        <w:t>лікарня”</w:t>
      </w:r>
      <w:proofErr w:type="spellEnd"/>
      <w:r w:rsidR="002C7037" w:rsidRPr="0088407D">
        <w:rPr>
          <w:sz w:val="28"/>
          <w:szCs w:val="28"/>
          <w:lang w:val="uk-UA"/>
        </w:rPr>
        <w:t xml:space="preserve"> </w:t>
      </w:r>
      <w:proofErr w:type="spellStart"/>
      <w:r w:rsidR="00781438">
        <w:rPr>
          <w:sz w:val="28"/>
          <w:szCs w:val="28"/>
          <w:lang w:val="uk-UA"/>
        </w:rPr>
        <w:t>ДОР</w:t>
      </w:r>
      <w:r w:rsidR="006004B7">
        <w:rPr>
          <w:sz w:val="28"/>
          <w:szCs w:val="28"/>
          <w:lang w:val="uk-UA"/>
        </w:rPr>
        <w:t>”</w:t>
      </w:r>
      <w:proofErr w:type="spellEnd"/>
      <w:r w:rsidR="002C7037" w:rsidRPr="0088407D">
        <w:rPr>
          <w:sz w:val="28"/>
          <w:szCs w:val="28"/>
          <w:lang w:val="uk-UA"/>
        </w:rPr>
        <w:t xml:space="preserve"> забезпечити:</w:t>
      </w:r>
    </w:p>
    <w:p w:rsidR="003167D5" w:rsidRDefault="008C01E3" w:rsidP="00D37D3A">
      <w:pPr>
        <w:numPr>
          <w:ilvl w:val="1"/>
          <w:numId w:val="1"/>
        </w:num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Отримання</w:t>
      </w:r>
      <w:r w:rsidR="003167D5">
        <w:rPr>
          <w:sz w:val="28"/>
          <w:szCs w:val="28"/>
          <w:lang w:val="uk-UA"/>
        </w:rPr>
        <w:t xml:space="preserve"> імунобіологічного препарату “</w:t>
      </w:r>
      <w:r w:rsidR="00D85F88">
        <w:rPr>
          <w:sz w:val="28"/>
          <w:szCs w:val="28"/>
          <w:lang w:val="uk-UA"/>
        </w:rPr>
        <w:t>ЕУВАКС В</w:t>
      </w:r>
      <w:r w:rsidR="003167D5">
        <w:rPr>
          <w:sz w:val="28"/>
          <w:szCs w:val="28"/>
          <w:lang w:val="uk-UA"/>
        </w:rPr>
        <w:t>” у кількості, визначеній в додатку</w:t>
      </w:r>
      <w:r w:rsidR="00D732D5">
        <w:rPr>
          <w:sz w:val="28"/>
          <w:szCs w:val="28"/>
          <w:lang w:val="uk-UA"/>
        </w:rPr>
        <w:t>.</w:t>
      </w:r>
    </w:p>
    <w:p w:rsidR="00D37D3A" w:rsidRDefault="00D37D3A" w:rsidP="00D37D3A">
      <w:pPr>
        <w:numPr>
          <w:ilvl w:val="1"/>
          <w:numId w:val="1"/>
        </w:num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Персональну відповідальність за отримання та збереження з дотриманням </w:t>
      </w:r>
      <w:proofErr w:type="spellStart"/>
      <w:r>
        <w:rPr>
          <w:sz w:val="28"/>
          <w:szCs w:val="28"/>
          <w:lang w:val="uk-UA"/>
        </w:rPr>
        <w:t>“холодового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ланцюга”</w:t>
      </w:r>
      <w:proofErr w:type="spellEnd"/>
      <w:r>
        <w:rPr>
          <w:sz w:val="28"/>
          <w:szCs w:val="28"/>
          <w:lang w:val="uk-UA"/>
        </w:rPr>
        <w:t xml:space="preserve"> імунобіологічного препарату “ЕУВАКС В”, раціональне використання засобу у кількості, визначеній </w:t>
      </w:r>
      <w:r w:rsidR="008C01E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додатку.</w:t>
      </w:r>
    </w:p>
    <w:p w:rsidR="00521174" w:rsidRPr="00E44749" w:rsidRDefault="00521174" w:rsidP="00521174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Своєчасне надання актів списання до </w:t>
      </w:r>
      <w:proofErr w:type="spellStart"/>
      <w:r>
        <w:rPr>
          <w:sz w:val="28"/>
          <w:szCs w:val="28"/>
          <w:lang w:val="uk-UA"/>
        </w:rPr>
        <w:t>ДП</w:t>
      </w:r>
      <w:proofErr w:type="spellEnd"/>
      <w:r>
        <w:rPr>
          <w:sz w:val="28"/>
          <w:szCs w:val="28"/>
          <w:lang w:val="uk-UA"/>
        </w:rPr>
        <w:t xml:space="preserve"> “УКРВАКЦИНА”                          МОЗ </w:t>
      </w:r>
      <w:proofErr w:type="spellStart"/>
      <w:r>
        <w:rPr>
          <w:sz w:val="28"/>
          <w:szCs w:val="28"/>
          <w:lang w:val="uk-UA"/>
        </w:rPr>
        <w:t>України”</w:t>
      </w:r>
      <w:proofErr w:type="spellEnd"/>
      <w:r>
        <w:rPr>
          <w:sz w:val="28"/>
          <w:szCs w:val="28"/>
          <w:lang w:val="uk-UA"/>
        </w:rPr>
        <w:t>, яке є постачальником матеріальних цінностей, придбаних централізовано та розподілених до області наказами МОЗ України за бюджетними програмами.</w:t>
      </w:r>
    </w:p>
    <w:tbl>
      <w:tblPr>
        <w:tblW w:w="0" w:type="auto"/>
        <w:tblLook w:val="04A0"/>
      </w:tblPr>
      <w:tblGrid>
        <w:gridCol w:w="3260"/>
        <w:gridCol w:w="1913"/>
        <w:gridCol w:w="4624"/>
      </w:tblGrid>
      <w:tr w:rsidR="00521174" w:rsidRPr="0086672C" w:rsidTr="002653A9">
        <w:tc>
          <w:tcPr>
            <w:tcW w:w="3284" w:type="dxa"/>
            <w:shd w:val="clear" w:color="auto" w:fill="auto"/>
          </w:tcPr>
          <w:p w:rsidR="00521174" w:rsidRPr="0086672C" w:rsidRDefault="00521174" w:rsidP="002653A9">
            <w:pPr>
              <w:spacing w:line="216" w:lineRule="auto"/>
              <w:ind w:left="70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927" w:type="dxa"/>
            <w:shd w:val="clear" w:color="auto" w:fill="auto"/>
          </w:tcPr>
          <w:p w:rsidR="00521174" w:rsidRPr="0086672C" w:rsidRDefault="00521174" w:rsidP="002653A9">
            <w:pPr>
              <w:spacing w:line="216" w:lineRule="auto"/>
              <w:ind w:left="70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643" w:type="dxa"/>
            <w:shd w:val="clear" w:color="auto" w:fill="auto"/>
          </w:tcPr>
          <w:p w:rsidR="00521174" w:rsidRPr="0086672C" w:rsidRDefault="00521174" w:rsidP="002653A9">
            <w:pPr>
              <w:spacing w:line="216" w:lineRule="auto"/>
              <w:ind w:left="709"/>
              <w:jc w:val="both"/>
              <w:rPr>
                <w:sz w:val="28"/>
                <w:szCs w:val="28"/>
                <w:lang w:val="uk-UA"/>
              </w:rPr>
            </w:pPr>
            <w:r w:rsidRPr="0086672C">
              <w:rPr>
                <w:sz w:val="28"/>
                <w:szCs w:val="28"/>
                <w:lang w:val="uk-UA"/>
              </w:rPr>
              <w:t xml:space="preserve">Термін: до 06 числа </w:t>
            </w:r>
            <w:r>
              <w:rPr>
                <w:sz w:val="28"/>
                <w:szCs w:val="28"/>
                <w:lang w:val="uk-UA"/>
              </w:rPr>
              <w:t>м</w:t>
            </w:r>
            <w:r w:rsidRPr="0086672C">
              <w:rPr>
                <w:sz w:val="28"/>
                <w:szCs w:val="28"/>
                <w:lang w:val="uk-UA"/>
              </w:rPr>
              <w:t>ісяця, наступного за звітним</w:t>
            </w:r>
            <w:r w:rsidR="003B3221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2C7037" w:rsidRPr="004A1FB0" w:rsidRDefault="003E3EB4" w:rsidP="00D37D3A">
      <w:pPr>
        <w:numPr>
          <w:ilvl w:val="0"/>
          <w:numId w:val="1"/>
        </w:numPr>
        <w:ind w:firstLine="540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 xml:space="preserve">Облік </w:t>
      </w:r>
      <w:r w:rsidR="00781438">
        <w:rPr>
          <w:sz w:val="28"/>
          <w:szCs w:val="28"/>
          <w:lang w:val="uk-UA"/>
        </w:rPr>
        <w:t>імунобіологічного препарату “</w:t>
      </w:r>
      <w:r w:rsidR="00D85F88">
        <w:rPr>
          <w:sz w:val="28"/>
          <w:szCs w:val="28"/>
          <w:lang w:val="uk-UA"/>
        </w:rPr>
        <w:t>ЕУВАКС В</w:t>
      </w:r>
      <w:r w:rsidR="00781438">
        <w:rPr>
          <w:sz w:val="28"/>
          <w:szCs w:val="28"/>
          <w:lang w:val="uk-UA"/>
        </w:rPr>
        <w:t>”</w:t>
      </w:r>
      <w:r w:rsidRPr="00F9437E">
        <w:rPr>
          <w:sz w:val="28"/>
          <w:szCs w:val="28"/>
          <w:lang w:val="uk-UA"/>
        </w:rPr>
        <w:t xml:space="preserve"> здійснювати відповідно до наказу департаменту охорони здоров’я облдержадміністрації </w:t>
      </w:r>
      <w:r w:rsidR="00CD1047">
        <w:rPr>
          <w:sz w:val="28"/>
          <w:szCs w:val="28"/>
          <w:lang w:val="uk-UA"/>
        </w:rPr>
        <w:t xml:space="preserve">               </w:t>
      </w:r>
      <w:r w:rsidRPr="00F9437E">
        <w:rPr>
          <w:sz w:val="28"/>
          <w:szCs w:val="28"/>
          <w:lang w:val="uk-UA"/>
        </w:rPr>
        <w:t>від 0</w:t>
      </w:r>
      <w:r w:rsidR="00B93F3C">
        <w:rPr>
          <w:sz w:val="28"/>
          <w:szCs w:val="28"/>
          <w:lang w:val="uk-UA"/>
        </w:rPr>
        <w:t>4</w:t>
      </w:r>
      <w:r w:rsidRPr="00F9437E">
        <w:rPr>
          <w:sz w:val="28"/>
          <w:szCs w:val="28"/>
          <w:lang w:val="uk-UA"/>
        </w:rPr>
        <w:t xml:space="preserve"> січня </w:t>
      </w:r>
      <w:r>
        <w:rPr>
          <w:sz w:val="28"/>
          <w:szCs w:val="28"/>
          <w:lang w:val="uk-UA"/>
        </w:rPr>
        <w:t>202</w:t>
      </w:r>
      <w:r w:rsidR="00B93F3C"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>/0/197-</w:t>
      </w:r>
      <w:r>
        <w:rPr>
          <w:sz w:val="28"/>
          <w:szCs w:val="28"/>
          <w:lang w:val="uk-UA"/>
        </w:rPr>
        <w:t>2</w:t>
      </w:r>
      <w:r w:rsidR="00B93F3C"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 xml:space="preserve"> </w:t>
      </w:r>
      <w:proofErr w:type="spellStart"/>
      <w:r w:rsidRPr="00F9437E">
        <w:rPr>
          <w:sz w:val="28"/>
          <w:szCs w:val="28"/>
          <w:lang w:val="uk-UA"/>
        </w:rPr>
        <w:t>“Щодо</w:t>
      </w:r>
      <w:proofErr w:type="spellEnd"/>
      <w:r w:rsidRPr="00F9437E">
        <w:rPr>
          <w:sz w:val="28"/>
          <w:szCs w:val="28"/>
          <w:lang w:val="uk-UA"/>
        </w:rPr>
        <w:t xml:space="preserve"> обліку матеріальних цінностей, які надходять до області шлях</w:t>
      </w:r>
      <w:r>
        <w:rPr>
          <w:sz w:val="28"/>
          <w:szCs w:val="28"/>
          <w:lang w:val="uk-UA"/>
        </w:rPr>
        <w:t xml:space="preserve">ом централізованого </w:t>
      </w:r>
      <w:proofErr w:type="spellStart"/>
      <w:r>
        <w:rPr>
          <w:sz w:val="28"/>
          <w:szCs w:val="28"/>
          <w:lang w:val="uk-UA"/>
        </w:rPr>
        <w:t>постачання”</w:t>
      </w:r>
      <w:proofErr w:type="spellEnd"/>
      <w:r w:rsidRPr="00F9437E">
        <w:rPr>
          <w:sz w:val="28"/>
          <w:szCs w:val="28"/>
          <w:lang w:val="uk-UA"/>
        </w:rPr>
        <w:t>.</w:t>
      </w:r>
    </w:p>
    <w:p w:rsidR="002C7037" w:rsidRPr="004A1FB0" w:rsidRDefault="002C7037" w:rsidP="00D37D3A">
      <w:pPr>
        <w:numPr>
          <w:ilvl w:val="0"/>
          <w:numId w:val="1"/>
        </w:num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uk-UA"/>
        </w:rPr>
      </w:pPr>
      <w:r w:rsidRPr="004A1FB0">
        <w:rPr>
          <w:color w:val="000000"/>
          <w:sz w:val="28"/>
          <w:szCs w:val="28"/>
          <w:lang w:val="uk-UA"/>
        </w:rPr>
        <w:t>Головному спеціалісту відділу лікувально-профілактичної допомоги дітям та матерям (Рибка О.Ю.)</w:t>
      </w:r>
      <w:r w:rsidR="003E3EB4">
        <w:rPr>
          <w:color w:val="000000"/>
          <w:sz w:val="28"/>
          <w:szCs w:val="28"/>
          <w:lang w:val="uk-UA"/>
        </w:rPr>
        <w:t xml:space="preserve"> надати</w:t>
      </w:r>
      <w:r w:rsidRPr="004A1FB0">
        <w:rPr>
          <w:color w:val="000000"/>
          <w:sz w:val="28"/>
          <w:szCs w:val="28"/>
          <w:lang w:val="uk-UA"/>
        </w:rPr>
        <w:t>:</w:t>
      </w:r>
    </w:p>
    <w:p w:rsidR="002C7037" w:rsidRPr="004A1FB0" w:rsidRDefault="002C7037" w:rsidP="00D37D3A">
      <w:pPr>
        <w:numPr>
          <w:ilvl w:val="1"/>
          <w:numId w:val="1"/>
        </w:numPr>
        <w:ind w:firstLine="709"/>
        <w:jc w:val="both"/>
        <w:rPr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 xml:space="preserve"> </w:t>
      </w:r>
      <w:r w:rsidR="003E3EB4">
        <w:rPr>
          <w:sz w:val="28"/>
          <w:szCs w:val="28"/>
          <w:lang w:val="uk-UA"/>
        </w:rPr>
        <w:t>Е</w:t>
      </w:r>
      <w:r w:rsidRPr="004A1FB0">
        <w:rPr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2C7037" w:rsidRDefault="002C7037" w:rsidP="00D37D3A">
      <w:pPr>
        <w:numPr>
          <w:ilvl w:val="1"/>
          <w:numId w:val="1"/>
        </w:numPr>
        <w:ind w:firstLine="709"/>
        <w:jc w:val="both"/>
        <w:rPr>
          <w:color w:val="000000"/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 xml:space="preserve"> </w:t>
      </w:r>
      <w:r w:rsidR="003E3EB4">
        <w:rPr>
          <w:sz w:val="28"/>
          <w:szCs w:val="28"/>
          <w:lang w:val="uk-UA"/>
        </w:rPr>
        <w:t>Коп</w:t>
      </w:r>
      <w:r w:rsidRPr="004A1FB0">
        <w:rPr>
          <w:sz w:val="28"/>
          <w:szCs w:val="28"/>
          <w:lang w:val="uk-UA"/>
        </w:rPr>
        <w:t>ію даного наказу до Міністерства охорони здоров’я України в термін, що не перевищує</w:t>
      </w:r>
      <w:r w:rsidRPr="004A1FB0">
        <w:rPr>
          <w:color w:val="000000"/>
          <w:sz w:val="28"/>
          <w:szCs w:val="28"/>
          <w:lang w:val="uk-UA"/>
        </w:rPr>
        <w:t xml:space="preserve"> двох робочих днів з дати реєстрації.</w:t>
      </w:r>
    </w:p>
    <w:p w:rsidR="003E3EB4" w:rsidRPr="004A1FB0" w:rsidRDefault="003E3EB4" w:rsidP="00D37D3A">
      <w:pPr>
        <w:numPr>
          <w:ilvl w:val="1"/>
          <w:numId w:val="1"/>
        </w:num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Pr="00127251">
        <w:rPr>
          <w:sz w:val="28"/>
          <w:szCs w:val="28"/>
          <w:lang w:val="uk-UA"/>
        </w:rPr>
        <w:t xml:space="preserve">опію даного наказу до </w:t>
      </w:r>
      <w:proofErr w:type="spellStart"/>
      <w:r>
        <w:rPr>
          <w:sz w:val="28"/>
          <w:szCs w:val="28"/>
          <w:lang w:val="uk-UA"/>
        </w:rPr>
        <w:t>ДП</w:t>
      </w:r>
      <w:proofErr w:type="spellEnd"/>
      <w:r>
        <w:rPr>
          <w:sz w:val="28"/>
          <w:szCs w:val="28"/>
          <w:lang w:val="uk-UA"/>
        </w:rPr>
        <w:t xml:space="preserve"> “УКРВАКЦИНА” МОЗ України</w:t>
      </w:r>
      <w:r w:rsidRPr="00127251">
        <w:rPr>
          <w:sz w:val="28"/>
          <w:szCs w:val="28"/>
          <w:lang w:val="uk-UA"/>
        </w:rPr>
        <w:t xml:space="preserve"> в термін, що не перевищує </w:t>
      </w:r>
      <w:r>
        <w:rPr>
          <w:sz w:val="28"/>
          <w:szCs w:val="28"/>
          <w:lang w:val="uk-UA"/>
        </w:rPr>
        <w:t>п’яти</w:t>
      </w:r>
      <w:r w:rsidRPr="00127251">
        <w:rPr>
          <w:sz w:val="28"/>
          <w:szCs w:val="28"/>
          <w:lang w:val="uk-UA"/>
        </w:rPr>
        <w:t xml:space="preserve"> робочих днів з дати реєстрації</w:t>
      </w:r>
    </w:p>
    <w:p w:rsidR="002C7037" w:rsidRPr="004A1FB0" w:rsidRDefault="002C7037" w:rsidP="00D37D3A">
      <w:pPr>
        <w:numPr>
          <w:ilvl w:val="0"/>
          <w:numId w:val="1"/>
        </w:numPr>
        <w:ind w:firstLine="709"/>
        <w:jc w:val="both"/>
        <w:rPr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3B3221" w:rsidRDefault="003B3221" w:rsidP="00D37D3A">
      <w:pPr>
        <w:ind w:left="708"/>
        <w:jc w:val="both"/>
        <w:rPr>
          <w:sz w:val="28"/>
          <w:szCs w:val="28"/>
          <w:u w:val="single"/>
          <w:lang w:val="uk-UA"/>
        </w:rPr>
      </w:pPr>
    </w:p>
    <w:p w:rsidR="002C7037" w:rsidRDefault="002C7037" w:rsidP="00D37D3A">
      <w:pPr>
        <w:ind w:left="708"/>
        <w:jc w:val="both"/>
        <w:rPr>
          <w:sz w:val="28"/>
          <w:szCs w:val="28"/>
          <w:u w:val="single"/>
          <w:lang w:val="uk-UA"/>
        </w:rPr>
      </w:pPr>
      <w:r w:rsidRPr="00F23BB4">
        <w:rPr>
          <w:sz w:val="28"/>
          <w:szCs w:val="28"/>
          <w:u w:val="single"/>
          <w:lang w:val="uk-UA"/>
        </w:rPr>
        <w:t>Підстава:</w:t>
      </w:r>
    </w:p>
    <w:p w:rsidR="00597CE2" w:rsidRDefault="00597CE2" w:rsidP="00D37D3A">
      <w:pPr>
        <w:ind w:left="708"/>
        <w:jc w:val="both"/>
        <w:rPr>
          <w:sz w:val="28"/>
          <w:szCs w:val="28"/>
          <w:u w:val="single"/>
          <w:lang w:val="uk-UA"/>
        </w:rPr>
      </w:pPr>
    </w:p>
    <w:p w:rsidR="00E13865" w:rsidRDefault="00D37D3A" w:rsidP="00D37D3A">
      <w:pPr>
        <w:pStyle w:val="af2"/>
        <w:spacing w:before="0" w:beforeAutospacing="0" w:after="165" w:afterAutospacing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2C7037" w:rsidRPr="0088202A">
        <w:rPr>
          <w:sz w:val="28"/>
          <w:szCs w:val="28"/>
          <w:lang w:val="uk-UA"/>
        </w:rPr>
        <w:t>наказ ДОЗ</w:t>
      </w:r>
      <w:r w:rsidR="00597CE2">
        <w:rPr>
          <w:sz w:val="28"/>
          <w:szCs w:val="28"/>
          <w:lang w:val="uk-UA"/>
        </w:rPr>
        <w:t xml:space="preserve"> ОДА</w:t>
      </w:r>
      <w:r w:rsidR="002C7037" w:rsidRPr="008820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09 </w:t>
      </w:r>
      <w:r w:rsidR="00521174">
        <w:rPr>
          <w:sz w:val="28"/>
          <w:szCs w:val="28"/>
          <w:lang w:val="uk-UA"/>
        </w:rPr>
        <w:t>лютого</w:t>
      </w:r>
      <w:r>
        <w:rPr>
          <w:sz w:val="28"/>
          <w:szCs w:val="28"/>
          <w:lang w:val="uk-UA"/>
        </w:rPr>
        <w:t xml:space="preserve"> 2021 року № 115/0/197-21 </w:t>
      </w:r>
      <w:proofErr w:type="spellStart"/>
      <w:r>
        <w:rPr>
          <w:sz w:val="28"/>
          <w:szCs w:val="28"/>
          <w:lang w:val="uk-UA"/>
        </w:rPr>
        <w:t>“</w:t>
      </w:r>
      <w:r>
        <w:rPr>
          <w:color w:val="000000"/>
          <w:sz w:val="28"/>
          <w:szCs w:val="28"/>
          <w:lang w:val="uk-UA" w:eastAsia="uk-UA"/>
        </w:rPr>
        <w:t>Про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перерозподіл імунобіологічного препарату “ЕУВАКС В ВАКЦИНА ДЛЯ ПРОФІЛАКТИКИ ГЕПАТИТУ В, РЕКОМБІНАНТНА РІДКА”</w:t>
      </w:r>
      <w:r w:rsidR="003309D7">
        <w:rPr>
          <w:color w:val="000000"/>
          <w:sz w:val="28"/>
          <w:szCs w:val="28"/>
          <w:lang w:val="uk-UA" w:eastAsia="uk-UA"/>
        </w:rPr>
        <w:t>;</w:t>
      </w:r>
    </w:p>
    <w:p w:rsidR="003309D7" w:rsidRDefault="002C7037" w:rsidP="00875D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875D48">
        <w:rPr>
          <w:sz w:val="28"/>
          <w:szCs w:val="28"/>
          <w:lang w:val="uk-UA"/>
        </w:rPr>
        <w:t xml:space="preserve">лист генерального директора </w:t>
      </w:r>
      <w:proofErr w:type="spellStart"/>
      <w:r w:rsidR="00875D48">
        <w:rPr>
          <w:sz w:val="28"/>
          <w:szCs w:val="28"/>
          <w:lang w:val="uk-UA"/>
        </w:rPr>
        <w:t>КП</w:t>
      </w:r>
      <w:proofErr w:type="spellEnd"/>
      <w:r w:rsidR="00875D48">
        <w:rPr>
          <w:sz w:val="28"/>
          <w:szCs w:val="28"/>
          <w:lang w:val="uk-UA"/>
        </w:rPr>
        <w:t xml:space="preserve"> </w:t>
      </w:r>
      <w:proofErr w:type="spellStart"/>
      <w:r w:rsidR="00875D48">
        <w:rPr>
          <w:sz w:val="28"/>
          <w:szCs w:val="28"/>
          <w:lang w:val="uk-UA"/>
        </w:rPr>
        <w:t>“Дніпропетровська</w:t>
      </w:r>
      <w:proofErr w:type="spellEnd"/>
      <w:r w:rsidR="00875D48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="00875D48">
        <w:rPr>
          <w:sz w:val="28"/>
          <w:szCs w:val="28"/>
          <w:lang w:val="uk-UA"/>
        </w:rPr>
        <w:t>лікарняˮ</w:t>
      </w:r>
      <w:proofErr w:type="spellEnd"/>
      <w:r w:rsidR="00875D48">
        <w:rPr>
          <w:sz w:val="28"/>
          <w:szCs w:val="28"/>
          <w:lang w:val="uk-UA"/>
        </w:rPr>
        <w:t xml:space="preserve"> </w:t>
      </w:r>
      <w:proofErr w:type="spellStart"/>
      <w:r w:rsidR="00875D48">
        <w:rPr>
          <w:sz w:val="28"/>
          <w:szCs w:val="28"/>
          <w:lang w:val="uk-UA"/>
        </w:rPr>
        <w:t>ДОР”</w:t>
      </w:r>
      <w:proofErr w:type="spellEnd"/>
      <w:r w:rsidR="00875D48">
        <w:rPr>
          <w:sz w:val="28"/>
          <w:szCs w:val="28"/>
          <w:lang w:val="uk-UA"/>
        </w:rPr>
        <w:t xml:space="preserve"> від 12 квітня 2021 року № 411.</w:t>
      </w:r>
    </w:p>
    <w:p w:rsidR="00CD1047" w:rsidRDefault="00CD1047" w:rsidP="00D37D3A">
      <w:pPr>
        <w:rPr>
          <w:sz w:val="28"/>
          <w:szCs w:val="28"/>
          <w:lang w:val="uk-UA"/>
        </w:rPr>
      </w:pPr>
    </w:p>
    <w:p w:rsidR="00CD1047" w:rsidRDefault="00CD1047" w:rsidP="00D37D3A">
      <w:pPr>
        <w:rPr>
          <w:sz w:val="28"/>
          <w:szCs w:val="28"/>
          <w:lang w:val="uk-UA"/>
        </w:rPr>
      </w:pPr>
    </w:p>
    <w:p w:rsidR="00A230EE" w:rsidRDefault="00E06183" w:rsidP="00D37D3A"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2C703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2C7037">
        <w:rPr>
          <w:sz w:val="28"/>
          <w:szCs w:val="28"/>
          <w:lang w:val="uk-UA"/>
        </w:rPr>
        <w:t xml:space="preserve"> департаменту </w:t>
      </w:r>
      <w:r w:rsidR="002C7037">
        <w:rPr>
          <w:sz w:val="28"/>
          <w:szCs w:val="28"/>
          <w:lang w:val="uk-UA"/>
        </w:rPr>
        <w:tab/>
      </w:r>
      <w:r w:rsidR="002C7037">
        <w:rPr>
          <w:sz w:val="28"/>
          <w:szCs w:val="28"/>
          <w:lang w:val="uk-UA"/>
        </w:rPr>
        <w:tab/>
      </w:r>
      <w:r w:rsidR="002C7037">
        <w:rPr>
          <w:sz w:val="28"/>
          <w:szCs w:val="28"/>
          <w:lang w:val="uk-UA"/>
        </w:rPr>
        <w:tab/>
      </w:r>
      <w:r w:rsidR="002C7037">
        <w:rPr>
          <w:sz w:val="28"/>
          <w:szCs w:val="28"/>
          <w:lang w:val="uk-UA"/>
        </w:rPr>
        <w:tab/>
      </w:r>
      <w:r w:rsidR="002C7037">
        <w:rPr>
          <w:sz w:val="28"/>
          <w:szCs w:val="28"/>
          <w:lang w:val="uk-UA"/>
        </w:rPr>
        <w:tab/>
      </w:r>
      <w:r w:rsidR="00875D48">
        <w:rPr>
          <w:sz w:val="28"/>
          <w:szCs w:val="28"/>
          <w:lang w:val="uk-UA"/>
        </w:rPr>
        <w:tab/>
        <w:t xml:space="preserve">      Вікторія КУЛИК</w:t>
      </w:r>
      <w:r w:rsidR="00A230EE"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2305"/>
        <w:gridCol w:w="4076"/>
      </w:tblGrid>
      <w:tr w:rsidR="007D0CE9" w:rsidRPr="00A16CFF" w:rsidTr="00697468">
        <w:tc>
          <w:tcPr>
            <w:tcW w:w="3190" w:type="dxa"/>
          </w:tcPr>
          <w:p w:rsidR="007D0CE9" w:rsidRPr="00F017A4" w:rsidRDefault="007D0CE9" w:rsidP="00D37D3A"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:rsidR="007D0CE9" w:rsidRPr="00F017A4" w:rsidRDefault="007D0CE9" w:rsidP="00D37D3A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7D0CE9" w:rsidRDefault="007D0CE9" w:rsidP="00D37D3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</w:t>
            </w:r>
          </w:p>
          <w:p w:rsidR="007D0CE9" w:rsidRDefault="007D0CE9" w:rsidP="00D37D3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наказу ДОЗ ОДА</w:t>
            </w:r>
          </w:p>
          <w:p w:rsidR="008555A9" w:rsidRDefault="007D0CE9" w:rsidP="00D37D3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CE7A2D">
              <w:rPr>
                <w:lang w:val="en-US" w:eastAsia="en-US"/>
              </w:rPr>
              <w:t>16.04.2021</w:t>
            </w:r>
          </w:p>
          <w:p w:rsidR="007D0CE9" w:rsidRPr="00F017A4" w:rsidRDefault="007D0CE9" w:rsidP="00D066C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</w:t>
            </w:r>
            <w:r w:rsidR="00CE7A2D">
              <w:rPr>
                <w:lang w:val="uk-UA" w:eastAsia="en-US"/>
              </w:rPr>
              <w:t>509/0/197-21</w:t>
            </w:r>
          </w:p>
        </w:tc>
      </w:tr>
    </w:tbl>
    <w:p w:rsidR="007D0CE9" w:rsidRDefault="007D0CE9" w:rsidP="00D37D3A">
      <w:pPr>
        <w:rPr>
          <w:sz w:val="28"/>
          <w:szCs w:val="28"/>
          <w:lang w:val="uk-UA"/>
        </w:rPr>
      </w:pPr>
    </w:p>
    <w:p w:rsidR="000E1E1E" w:rsidRDefault="000E1E1E" w:rsidP="00D37D3A">
      <w:pPr>
        <w:rPr>
          <w:sz w:val="28"/>
          <w:szCs w:val="28"/>
          <w:lang w:val="uk-UA"/>
        </w:rPr>
      </w:pPr>
    </w:p>
    <w:p w:rsidR="000E1E1E" w:rsidRDefault="000E1E1E" w:rsidP="00D37D3A">
      <w:pPr>
        <w:rPr>
          <w:sz w:val="28"/>
          <w:szCs w:val="28"/>
          <w:lang w:val="uk-UA"/>
        </w:rPr>
      </w:pPr>
    </w:p>
    <w:p w:rsidR="007D0CE9" w:rsidRDefault="007D0CE9" w:rsidP="00D37D3A">
      <w:pPr>
        <w:rPr>
          <w:sz w:val="28"/>
          <w:szCs w:val="28"/>
          <w:lang w:val="uk-UA"/>
        </w:rPr>
      </w:pPr>
    </w:p>
    <w:p w:rsidR="007D0CE9" w:rsidRDefault="007D0CE9" w:rsidP="00D37D3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Перерозподіл </w:t>
      </w:r>
      <w:r w:rsidRPr="00F017A4">
        <w:rPr>
          <w:sz w:val="28"/>
          <w:szCs w:val="28"/>
          <w:lang w:val="uk-UA"/>
        </w:rPr>
        <w:t>імунобіологічного препарату “</w:t>
      </w:r>
      <w:r w:rsidR="00984E9E" w:rsidRPr="00984E9E">
        <w:rPr>
          <w:sz w:val="28"/>
          <w:szCs w:val="28"/>
          <w:lang w:val="uk-UA"/>
        </w:rPr>
        <w:t xml:space="preserve"> </w:t>
      </w:r>
      <w:r w:rsidR="00984E9E">
        <w:rPr>
          <w:sz w:val="28"/>
          <w:szCs w:val="28"/>
          <w:lang w:val="uk-UA"/>
        </w:rPr>
        <w:t>ЕУВАКС В, ВАКЦИНА ДЛЯ ПРОФІЛАКТИКИ ГЕПАТИТУ В, РЕКОМБІНАНТНА РІДКА</w:t>
      </w:r>
      <w:r w:rsidRPr="00F017A4">
        <w:rPr>
          <w:sz w:val="28"/>
          <w:szCs w:val="28"/>
          <w:lang w:val="uk-UA"/>
        </w:rPr>
        <w:t>”</w:t>
      </w:r>
      <w:r w:rsidR="005C0ACB">
        <w:rPr>
          <w:sz w:val="28"/>
          <w:szCs w:val="28"/>
          <w:lang w:val="uk-UA"/>
        </w:rPr>
        <w:t xml:space="preserve">                          від </w:t>
      </w:r>
      <w:r w:rsidR="00D066C3">
        <w:rPr>
          <w:sz w:val="28"/>
          <w:szCs w:val="28"/>
          <w:lang w:val="uk-UA"/>
        </w:rPr>
        <w:t xml:space="preserve">КНП </w:t>
      </w:r>
      <w:proofErr w:type="spellStart"/>
      <w:r w:rsidR="00D066C3">
        <w:rPr>
          <w:sz w:val="28"/>
          <w:szCs w:val="28"/>
          <w:lang w:val="uk-UA"/>
        </w:rPr>
        <w:t>“Синельниківська</w:t>
      </w:r>
      <w:proofErr w:type="spellEnd"/>
      <w:r w:rsidR="00D066C3">
        <w:rPr>
          <w:sz w:val="28"/>
          <w:szCs w:val="28"/>
          <w:lang w:val="uk-UA"/>
        </w:rPr>
        <w:t xml:space="preserve"> центральна міська </w:t>
      </w:r>
      <w:proofErr w:type="spellStart"/>
      <w:r w:rsidR="00D066C3">
        <w:rPr>
          <w:sz w:val="28"/>
          <w:szCs w:val="28"/>
          <w:lang w:val="uk-UA"/>
        </w:rPr>
        <w:t>лікарняˮ</w:t>
      </w:r>
      <w:proofErr w:type="spellEnd"/>
      <w:r w:rsidR="00D066C3">
        <w:rPr>
          <w:sz w:val="28"/>
          <w:szCs w:val="28"/>
          <w:lang w:val="uk-UA"/>
        </w:rPr>
        <w:t xml:space="preserve"> </w:t>
      </w:r>
      <w:proofErr w:type="spellStart"/>
      <w:r w:rsidR="00D066C3">
        <w:rPr>
          <w:sz w:val="28"/>
          <w:szCs w:val="28"/>
          <w:lang w:val="uk-UA"/>
        </w:rPr>
        <w:t>Синельниківської</w:t>
      </w:r>
      <w:proofErr w:type="spellEnd"/>
      <w:r w:rsidR="00D066C3">
        <w:rPr>
          <w:sz w:val="28"/>
          <w:szCs w:val="28"/>
          <w:lang w:val="uk-UA"/>
        </w:rPr>
        <w:t xml:space="preserve"> міської </w:t>
      </w:r>
      <w:proofErr w:type="spellStart"/>
      <w:r w:rsidR="00D066C3">
        <w:rPr>
          <w:sz w:val="28"/>
          <w:szCs w:val="28"/>
          <w:lang w:val="uk-UA"/>
        </w:rPr>
        <w:t>ради”</w:t>
      </w:r>
      <w:proofErr w:type="spellEnd"/>
    </w:p>
    <w:p w:rsidR="00A230EE" w:rsidRDefault="00A230EE" w:rsidP="00D37D3A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1101"/>
        <w:gridCol w:w="5279"/>
        <w:gridCol w:w="3191"/>
      </w:tblGrid>
      <w:tr w:rsidR="007D0CE9" w:rsidRPr="00BF21F3" w:rsidTr="00C5024E">
        <w:tc>
          <w:tcPr>
            <w:tcW w:w="1101" w:type="dxa"/>
          </w:tcPr>
          <w:p w:rsidR="007D0CE9" w:rsidRDefault="007D0CE9" w:rsidP="00D37D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5279" w:type="dxa"/>
          </w:tcPr>
          <w:p w:rsidR="007D0CE9" w:rsidRDefault="007D0CE9" w:rsidP="00D37D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Лікувальний заклад</w:t>
            </w:r>
          </w:p>
        </w:tc>
        <w:tc>
          <w:tcPr>
            <w:tcW w:w="3191" w:type="dxa"/>
          </w:tcPr>
          <w:p w:rsidR="007D0CE9" w:rsidRDefault="007D0CE9" w:rsidP="00D37D3A">
            <w:pPr>
              <w:jc w:val="center"/>
              <w:rPr>
                <w:sz w:val="28"/>
                <w:szCs w:val="28"/>
                <w:lang w:val="uk-UA"/>
              </w:rPr>
            </w:pPr>
            <w:r w:rsidRPr="00F017A4">
              <w:rPr>
                <w:sz w:val="28"/>
                <w:szCs w:val="28"/>
                <w:lang w:val="uk-UA"/>
              </w:rPr>
              <w:t>імунобіологічного препарату “</w:t>
            </w:r>
            <w:r w:rsidR="00D85F88">
              <w:rPr>
                <w:sz w:val="28"/>
                <w:szCs w:val="28"/>
                <w:lang w:val="uk-UA"/>
              </w:rPr>
              <w:t xml:space="preserve"> </w:t>
            </w:r>
            <w:r w:rsidR="00984E9E">
              <w:rPr>
                <w:sz w:val="28"/>
                <w:szCs w:val="28"/>
                <w:lang w:val="uk-UA"/>
              </w:rPr>
              <w:t>ЕУВАКС В</w:t>
            </w:r>
            <w:r w:rsidR="00D85595">
              <w:rPr>
                <w:sz w:val="28"/>
                <w:szCs w:val="28"/>
                <w:lang w:val="uk-UA"/>
              </w:rPr>
              <w:t>,</w:t>
            </w:r>
            <w:r w:rsidR="00984E9E">
              <w:rPr>
                <w:sz w:val="28"/>
                <w:szCs w:val="28"/>
                <w:lang w:val="uk-UA"/>
              </w:rPr>
              <w:t xml:space="preserve"> ВАКЦИНА ДЛЯ ПРОФІЛАКТИКИ ГЕПАТИТУ В, РЕКОМБІНАНТНА РІДКА</w:t>
            </w:r>
            <w:r w:rsidRPr="00F017A4">
              <w:rPr>
                <w:sz w:val="28"/>
                <w:szCs w:val="28"/>
                <w:lang w:val="uk-UA"/>
              </w:rPr>
              <w:t>”</w:t>
            </w:r>
            <w:r>
              <w:rPr>
                <w:sz w:val="28"/>
                <w:szCs w:val="28"/>
                <w:lang w:val="uk-UA"/>
              </w:rPr>
              <w:t>, кількість доз</w:t>
            </w:r>
          </w:p>
          <w:p w:rsidR="000E1E1E" w:rsidRDefault="000E1E1E" w:rsidP="00D37D3A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D0CE9" w:rsidTr="00C5024E">
        <w:tc>
          <w:tcPr>
            <w:tcW w:w="1101" w:type="dxa"/>
          </w:tcPr>
          <w:p w:rsidR="007D0CE9" w:rsidRPr="00C01F4F" w:rsidRDefault="007D0CE9" w:rsidP="00D37D3A">
            <w:pPr>
              <w:pStyle w:val="af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 w:colFirst="0" w:colLast="0"/>
          </w:p>
        </w:tc>
        <w:tc>
          <w:tcPr>
            <w:tcW w:w="5279" w:type="dxa"/>
          </w:tcPr>
          <w:p w:rsidR="007D0CE9" w:rsidRPr="00E441F0" w:rsidRDefault="00D066C3" w:rsidP="00D37D3A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КП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“Дніпропетровська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обласна дитяча клінічна </w:t>
            </w:r>
            <w:proofErr w:type="spellStart"/>
            <w:r>
              <w:rPr>
                <w:sz w:val="28"/>
                <w:szCs w:val="28"/>
                <w:lang w:val="uk-UA"/>
              </w:rPr>
              <w:t>лікарняˮ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ДОР”</w:t>
            </w:r>
            <w:proofErr w:type="spellEnd"/>
          </w:p>
        </w:tc>
        <w:tc>
          <w:tcPr>
            <w:tcW w:w="3191" w:type="dxa"/>
          </w:tcPr>
          <w:p w:rsidR="007D0CE9" w:rsidRDefault="005C0ACB" w:rsidP="00D37D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120</w:t>
            </w:r>
          </w:p>
        </w:tc>
      </w:tr>
      <w:tr w:rsidR="007D0CE9" w:rsidTr="00C5024E">
        <w:tc>
          <w:tcPr>
            <w:tcW w:w="1101" w:type="dxa"/>
          </w:tcPr>
          <w:p w:rsidR="007D0CE9" w:rsidRPr="00C01F4F" w:rsidRDefault="007D0CE9" w:rsidP="00D37D3A">
            <w:pPr>
              <w:pStyle w:val="af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79" w:type="dxa"/>
          </w:tcPr>
          <w:p w:rsidR="007D0CE9" w:rsidRDefault="007D0CE9" w:rsidP="00D37D3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3191" w:type="dxa"/>
          </w:tcPr>
          <w:p w:rsidR="007D0CE9" w:rsidRDefault="005C0ACB" w:rsidP="00D37D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120</w:t>
            </w:r>
          </w:p>
        </w:tc>
      </w:tr>
      <w:bookmarkEnd w:id="0"/>
    </w:tbl>
    <w:p w:rsidR="007D0CE9" w:rsidRDefault="007D0CE9" w:rsidP="00D37D3A">
      <w:pPr>
        <w:jc w:val="center"/>
        <w:rPr>
          <w:sz w:val="28"/>
          <w:szCs w:val="28"/>
          <w:lang w:val="uk-UA"/>
        </w:rPr>
      </w:pPr>
    </w:p>
    <w:p w:rsidR="007D0CE9" w:rsidRDefault="007D0CE9" w:rsidP="00D37D3A">
      <w:pPr>
        <w:jc w:val="center"/>
        <w:rPr>
          <w:sz w:val="28"/>
          <w:szCs w:val="28"/>
          <w:lang w:val="uk-UA"/>
        </w:rPr>
      </w:pPr>
    </w:p>
    <w:p w:rsidR="00A230EE" w:rsidRDefault="00A230EE" w:rsidP="00D37D3A">
      <w:pPr>
        <w:jc w:val="center"/>
        <w:rPr>
          <w:sz w:val="28"/>
          <w:szCs w:val="28"/>
          <w:lang w:val="uk-UA"/>
        </w:rPr>
      </w:pPr>
    </w:p>
    <w:p w:rsidR="00A230EE" w:rsidRDefault="00A230EE" w:rsidP="00D37D3A">
      <w:pPr>
        <w:jc w:val="center"/>
        <w:rPr>
          <w:sz w:val="28"/>
          <w:szCs w:val="28"/>
          <w:lang w:val="uk-UA"/>
        </w:rPr>
      </w:pPr>
    </w:p>
    <w:p w:rsidR="00A230EE" w:rsidRDefault="00A230EE" w:rsidP="00D37D3A">
      <w:pPr>
        <w:jc w:val="center"/>
        <w:rPr>
          <w:sz w:val="28"/>
          <w:szCs w:val="28"/>
          <w:lang w:val="uk-UA"/>
        </w:rPr>
      </w:pPr>
    </w:p>
    <w:p w:rsidR="007D0CE9" w:rsidRDefault="00D644EB" w:rsidP="00D644EB"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директора департаменту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Вікторія КУЛИК</w:t>
      </w:r>
      <w:permEnd w:id="0"/>
    </w:p>
    <w:sectPr w:rsidR="007D0CE9" w:rsidSect="003309D7">
      <w:headerReference w:type="even" r:id="rId9"/>
      <w:headerReference w:type="default" r:id="rId10"/>
      <w:pgSz w:w="11906" w:h="16838" w:code="9"/>
      <w:pgMar w:top="1247" w:right="624" w:bottom="1276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E0B" w:rsidRDefault="00452E0B" w:rsidP="00D016D4">
      <w:r>
        <w:separator/>
      </w:r>
    </w:p>
  </w:endnote>
  <w:endnote w:type="continuationSeparator" w:id="0">
    <w:p w:rsidR="00452E0B" w:rsidRDefault="00452E0B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E0B" w:rsidRDefault="00452E0B" w:rsidP="00D016D4">
      <w:r>
        <w:separator/>
      </w:r>
    </w:p>
  </w:footnote>
  <w:footnote w:type="continuationSeparator" w:id="0">
    <w:p w:rsidR="00452E0B" w:rsidRDefault="00452E0B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8842B0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388019"/>
      <w:docPartObj>
        <w:docPartGallery w:val="Page Numbers (Top of Page)"/>
        <w:docPartUnique/>
      </w:docPartObj>
    </w:sdtPr>
    <w:sdtContent>
      <w:p w:rsidR="002151D9" w:rsidRDefault="008842B0">
        <w:pPr>
          <w:pStyle w:val="a3"/>
          <w:jc w:val="center"/>
        </w:pPr>
        <w:r>
          <w:fldChar w:fldCharType="begin"/>
        </w:r>
        <w:r w:rsidR="002151D9">
          <w:instrText>PAGE   \* MERGEFORMAT</w:instrText>
        </w:r>
        <w:r>
          <w:fldChar w:fldCharType="separate"/>
        </w:r>
        <w:r w:rsidR="00CE7A2D">
          <w:rPr>
            <w:noProof/>
          </w:rPr>
          <w:t>3</w:t>
        </w:r>
        <w:r>
          <w:fldChar w:fldCharType="end"/>
        </w:r>
      </w:p>
    </w:sdtContent>
  </w:sdt>
  <w:p w:rsidR="002151D9" w:rsidRDefault="002151D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45ECAE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3D9112EE"/>
    <w:multiLevelType w:val="hybridMultilevel"/>
    <w:tmpl w:val="B67AD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7037"/>
    <w:rsid w:val="0000301E"/>
    <w:rsid w:val="00017AD9"/>
    <w:rsid w:val="00027666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83246"/>
    <w:rsid w:val="000834C1"/>
    <w:rsid w:val="0008568F"/>
    <w:rsid w:val="00095F13"/>
    <w:rsid w:val="000966C6"/>
    <w:rsid w:val="0009744A"/>
    <w:rsid w:val="000A3341"/>
    <w:rsid w:val="000A4ADE"/>
    <w:rsid w:val="000A51CD"/>
    <w:rsid w:val="000B5F21"/>
    <w:rsid w:val="000C473B"/>
    <w:rsid w:val="000D0978"/>
    <w:rsid w:val="000D4A02"/>
    <w:rsid w:val="000E1E1E"/>
    <w:rsid w:val="000E2491"/>
    <w:rsid w:val="000E2601"/>
    <w:rsid w:val="000E2C83"/>
    <w:rsid w:val="000F2E1F"/>
    <w:rsid w:val="00102D99"/>
    <w:rsid w:val="00104095"/>
    <w:rsid w:val="001141F0"/>
    <w:rsid w:val="001168A7"/>
    <w:rsid w:val="0012189F"/>
    <w:rsid w:val="00121B3F"/>
    <w:rsid w:val="00131ABF"/>
    <w:rsid w:val="00131D75"/>
    <w:rsid w:val="0014395B"/>
    <w:rsid w:val="0014432E"/>
    <w:rsid w:val="00144F57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2A90"/>
    <w:rsid w:val="001F357E"/>
    <w:rsid w:val="001F3D2D"/>
    <w:rsid w:val="00204F9A"/>
    <w:rsid w:val="002073B7"/>
    <w:rsid w:val="002151D9"/>
    <w:rsid w:val="00215CC4"/>
    <w:rsid w:val="0022167B"/>
    <w:rsid w:val="00222893"/>
    <w:rsid w:val="002245E9"/>
    <w:rsid w:val="00233B29"/>
    <w:rsid w:val="002358DF"/>
    <w:rsid w:val="00236DF7"/>
    <w:rsid w:val="00243FEE"/>
    <w:rsid w:val="00250DEE"/>
    <w:rsid w:val="00251013"/>
    <w:rsid w:val="002526C2"/>
    <w:rsid w:val="00260D88"/>
    <w:rsid w:val="00262314"/>
    <w:rsid w:val="0026673A"/>
    <w:rsid w:val="002716E4"/>
    <w:rsid w:val="0028306F"/>
    <w:rsid w:val="002830A3"/>
    <w:rsid w:val="00284038"/>
    <w:rsid w:val="002856D1"/>
    <w:rsid w:val="002A18D3"/>
    <w:rsid w:val="002A3B4F"/>
    <w:rsid w:val="002A3F83"/>
    <w:rsid w:val="002A4B6D"/>
    <w:rsid w:val="002B36E3"/>
    <w:rsid w:val="002B7F95"/>
    <w:rsid w:val="002C7037"/>
    <w:rsid w:val="002D3619"/>
    <w:rsid w:val="002D4824"/>
    <w:rsid w:val="002D65EF"/>
    <w:rsid w:val="002D66E6"/>
    <w:rsid w:val="002D79FA"/>
    <w:rsid w:val="002E15DE"/>
    <w:rsid w:val="002E45AD"/>
    <w:rsid w:val="002E7DAF"/>
    <w:rsid w:val="002F0B35"/>
    <w:rsid w:val="002F0EAE"/>
    <w:rsid w:val="00300041"/>
    <w:rsid w:val="00300BEF"/>
    <w:rsid w:val="00303C44"/>
    <w:rsid w:val="003055F2"/>
    <w:rsid w:val="00307836"/>
    <w:rsid w:val="00307A95"/>
    <w:rsid w:val="003100F2"/>
    <w:rsid w:val="00312D60"/>
    <w:rsid w:val="003167D5"/>
    <w:rsid w:val="003228D8"/>
    <w:rsid w:val="00322E15"/>
    <w:rsid w:val="00324DCE"/>
    <w:rsid w:val="003309D7"/>
    <w:rsid w:val="003327DC"/>
    <w:rsid w:val="00336037"/>
    <w:rsid w:val="00340C90"/>
    <w:rsid w:val="00344767"/>
    <w:rsid w:val="00353DF3"/>
    <w:rsid w:val="00360554"/>
    <w:rsid w:val="00361CEB"/>
    <w:rsid w:val="0036293C"/>
    <w:rsid w:val="00374584"/>
    <w:rsid w:val="00374D1A"/>
    <w:rsid w:val="00375C64"/>
    <w:rsid w:val="003815E2"/>
    <w:rsid w:val="0038278E"/>
    <w:rsid w:val="003861CF"/>
    <w:rsid w:val="00386488"/>
    <w:rsid w:val="003931E8"/>
    <w:rsid w:val="003A556A"/>
    <w:rsid w:val="003B2335"/>
    <w:rsid w:val="003B3221"/>
    <w:rsid w:val="003C127E"/>
    <w:rsid w:val="003C219D"/>
    <w:rsid w:val="003C35A8"/>
    <w:rsid w:val="003C4D41"/>
    <w:rsid w:val="003D3C2B"/>
    <w:rsid w:val="003D4CA7"/>
    <w:rsid w:val="003D564B"/>
    <w:rsid w:val="003D5C9E"/>
    <w:rsid w:val="003D6517"/>
    <w:rsid w:val="003E3EB4"/>
    <w:rsid w:val="003E6651"/>
    <w:rsid w:val="003F10F2"/>
    <w:rsid w:val="0040247D"/>
    <w:rsid w:val="004246C8"/>
    <w:rsid w:val="00435900"/>
    <w:rsid w:val="00450367"/>
    <w:rsid w:val="00452E0B"/>
    <w:rsid w:val="00452FD9"/>
    <w:rsid w:val="00453CA2"/>
    <w:rsid w:val="00483D9E"/>
    <w:rsid w:val="00484246"/>
    <w:rsid w:val="004939AC"/>
    <w:rsid w:val="004A06A2"/>
    <w:rsid w:val="004A24AC"/>
    <w:rsid w:val="004B13C7"/>
    <w:rsid w:val="004B67F7"/>
    <w:rsid w:val="004C0290"/>
    <w:rsid w:val="004C1110"/>
    <w:rsid w:val="004D0043"/>
    <w:rsid w:val="004D06BD"/>
    <w:rsid w:val="004E03BD"/>
    <w:rsid w:val="004E6963"/>
    <w:rsid w:val="004F107E"/>
    <w:rsid w:val="004F2BCD"/>
    <w:rsid w:val="00502374"/>
    <w:rsid w:val="00504A8D"/>
    <w:rsid w:val="0051464B"/>
    <w:rsid w:val="00517EAF"/>
    <w:rsid w:val="00521174"/>
    <w:rsid w:val="00522A55"/>
    <w:rsid w:val="00523ED2"/>
    <w:rsid w:val="00531E4B"/>
    <w:rsid w:val="00543362"/>
    <w:rsid w:val="005516AC"/>
    <w:rsid w:val="0055297F"/>
    <w:rsid w:val="00552F05"/>
    <w:rsid w:val="005532B1"/>
    <w:rsid w:val="005718DC"/>
    <w:rsid w:val="00572F3D"/>
    <w:rsid w:val="005766CA"/>
    <w:rsid w:val="00581527"/>
    <w:rsid w:val="00584639"/>
    <w:rsid w:val="00590EA1"/>
    <w:rsid w:val="00592351"/>
    <w:rsid w:val="00592FF8"/>
    <w:rsid w:val="00595668"/>
    <w:rsid w:val="00597CCD"/>
    <w:rsid w:val="00597CE2"/>
    <w:rsid w:val="005A4715"/>
    <w:rsid w:val="005A54CE"/>
    <w:rsid w:val="005B0EF1"/>
    <w:rsid w:val="005B2533"/>
    <w:rsid w:val="005B27D6"/>
    <w:rsid w:val="005B511D"/>
    <w:rsid w:val="005C0ACB"/>
    <w:rsid w:val="005C247B"/>
    <w:rsid w:val="005C2FA3"/>
    <w:rsid w:val="005C44EE"/>
    <w:rsid w:val="005D0FA3"/>
    <w:rsid w:val="005D164E"/>
    <w:rsid w:val="005D6026"/>
    <w:rsid w:val="005E2F90"/>
    <w:rsid w:val="005F2640"/>
    <w:rsid w:val="006004B7"/>
    <w:rsid w:val="006024AD"/>
    <w:rsid w:val="00614F14"/>
    <w:rsid w:val="00617397"/>
    <w:rsid w:val="006278A1"/>
    <w:rsid w:val="006413BB"/>
    <w:rsid w:val="00647CE1"/>
    <w:rsid w:val="00651623"/>
    <w:rsid w:val="006818BC"/>
    <w:rsid w:val="006823E0"/>
    <w:rsid w:val="00682764"/>
    <w:rsid w:val="00685935"/>
    <w:rsid w:val="00687594"/>
    <w:rsid w:val="00690A71"/>
    <w:rsid w:val="0069379D"/>
    <w:rsid w:val="00693A5E"/>
    <w:rsid w:val="0069516B"/>
    <w:rsid w:val="00697468"/>
    <w:rsid w:val="006A4203"/>
    <w:rsid w:val="006A4C16"/>
    <w:rsid w:val="006D56E1"/>
    <w:rsid w:val="006F04BC"/>
    <w:rsid w:val="006F2CDE"/>
    <w:rsid w:val="006F6AD6"/>
    <w:rsid w:val="007003DF"/>
    <w:rsid w:val="0070203B"/>
    <w:rsid w:val="00710931"/>
    <w:rsid w:val="007131C6"/>
    <w:rsid w:val="00716E24"/>
    <w:rsid w:val="00727275"/>
    <w:rsid w:val="00735B97"/>
    <w:rsid w:val="0073767E"/>
    <w:rsid w:val="00737980"/>
    <w:rsid w:val="00740C93"/>
    <w:rsid w:val="00744D27"/>
    <w:rsid w:val="00745A0C"/>
    <w:rsid w:val="00757152"/>
    <w:rsid w:val="0076446E"/>
    <w:rsid w:val="007660DC"/>
    <w:rsid w:val="00766AD1"/>
    <w:rsid w:val="00766BD6"/>
    <w:rsid w:val="007751DA"/>
    <w:rsid w:val="007778F8"/>
    <w:rsid w:val="00780148"/>
    <w:rsid w:val="00781438"/>
    <w:rsid w:val="00784523"/>
    <w:rsid w:val="00791A8B"/>
    <w:rsid w:val="007A215C"/>
    <w:rsid w:val="007B3B6E"/>
    <w:rsid w:val="007C23AD"/>
    <w:rsid w:val="007C2E29"/>
    <w:rsid w:val="007C33E2"/>
    <w:rsid w:val="007C4A17"/>
    <w:rsid w:val="007C672D"/>
    <w:rsid w:val="007D0CE9"/>
    <w:rsid w:val="007D51D5"/>
    <w:rsid w:val="007E0293"/>
    <w:rsid w:val="007E06E9"/>
    <w:rsid w:val="007E1139"/>
    <w:rsid w:val="007E1C63"/>
    <w:rsid w:val="007E5766"/>
    <w:rsid w:val="007E6812"/>
    <w:rsid w:val="007F6900"/>
    <w:rsid w:val="008050AC"/>
    <w:rsid w:val="00814655"/>
    <w:rsid w:val="00814CE4"/>
    <w:rsid w:val="00826D6B"/>
    <w:rsid w:val="00833E51"/>
    <w:rsid w:val="00835318"/>
    <w:rsid w:val="008402A9"/>
    <w:rsid w:val="00851CED"/>
    <w:rsid w:val="00854443"/>
    <w:rsid w:val="008555A9"/>
    <w:rsid w:val="00875D48"/>
    <w:rsid w:val="0087619D"/>
    <w:rsid w:val="00877C49"/>
    <w:rsid w:val="008842B0"/>
    <w:rsid w:val="0088648D"/>
    <w:rsid w:val="00891711"/>
    <w:rsid w:val="008A317E"/>
    <w:rsid w:val="008A7704"/>
    <w:rsid w:val="008B1E88"/>
    <w:rsid w:val="008C01E3"/>
    <w:rsid w:val="008C1C89"/>
    <w:rsid w:val="008C280E"/>
    <w:rsid w:val="008C5F6A"/>
    <w:rsid w:val="008D7BC2"/>
    <w:rsid w:val="008E0A00"/>
    <w:rsid w:val="008E583E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35492"/>
    <w:rsid w:val="009436CA"/>
    <w:rsid w:val="0094686D"/>
    <w:rsid w:val="0094702F"/>
    <w:rsid w:val="009531BD"/>
    <w:rsid w:val="00957496"/>
    <w:rsid w:val="00957924"/>
    <w:rsid w:val="00957C44"/>
    <w:rsid w:val="00961A38"/>
    <w:rsid w:val="00962D98"/>
    <w:rsid w:val="00963BAA"/>
    <w:rsid w:val="00964DFA"/>
    <w:rsid w:val="00965708"/>
    <w:rsid w:val="00966EC4"/>
    <w:rsid w:val="009726F7"/>
    <w:rsid w:val="00976272"/>
    <w:rsid w:val="00977552"/>
    <w:rsid w:val="00984E9E"/>
    <w:rsid w:val="00985D4D"/>
    <w:rsid w:val="0098717F"/>
    <w:rsid w:val="0098749F"/>
    <w:rsid w:val="00994D08"/>
    <w:rsid w:val="009B079F"/>
    <w:rsid w:val="009B306A"/>
    <w:rsid w:val="009B3196"/>
    <w:rsid w:val="009B6367"/>
    <w:rsid w:val="009C5285"/>
    <w:rsid w:val="009C6338"/>
    <w:rsid w:val="009C78DB"/>
    <w:rsid w:val="009E27A7"/>
    <w:rsid w:val="009E5BD3"/>
    <w:rsid w:val="00A00635"/>
    <w:rsid w:val="00A0158C"/>
    <w:rsid w:val="00A048F3"/>
    <w:rsid w:val="00A1031D"/>
    <w:rsid w:val="00A16835"/>
    <w:rsid w:val="00A230EE"/>
    <w:rsid w:val="00A25D68"/>
    <w:rsid w:val="00A2666E"/>
    <w:rsid w:val="00A301CA"/>
    <w:rsid w:val="00A4247E"/>
    <w:rsid w:val="00A42B7E"/>
    <w:rsid w:val="00A463A8"/>
    <w:rsid w:val="00A55B24"/>
    <w:rsid w:val="00A61B77"/>
    <w:rsid w:val="00A65290"/>
    <w:rsid w:val="00A6728A"/>
    <w:rsid w:val="00A73F7F"/>
    <w:rsid w:val="00A82FA6"/>
    <w:rsid w:val="00A84350"/>
    <w:rsid w:val="00A84E99"/>
    <w:rsid w:val="00A85F1C"/>
    <w:rsid w:val="00A963AE"/>
    <w:rsid w:val="00A96BAD"/>
    <w:rsid w:val="00AA272A"/>
    <w:rsid w:val="00AA3466"/>
    <w:rsid w:val="00AA422F"/>
    <w:rsid w:val="00AA6FA7"/>
    <w:rsid w:val="00AB1B21"/>
    <w:rsid w:val="00AB57EA"/>
    <w:rsid w:val="00AB58D8"/>
    <w:rsid w:val="00AB769E"/>
    <w:rsid w:val="00AC1322"/>
    <w:rsid w:val="00AC2028"/>
    <w:rsid w:val="00AD0CF9"/>
    <w:rsid w:val="00AD17A0"/>
    <w:rsid w:val="00AD290A"/>
    <w:rsid w:val="00AD2F8B"/>
    <w:rsid w:val="00AE03F2"/>
    <w:rsid w:val="00AF3AC9"/>
    <w:rsid w:val="00B0021B"/>
    <w:rsid w:val="00B008DF"/>
    <w:rsid w:val="00B04299"/>
    <w:rsid w:val="00B106AC"/>
    <w:rsid w:val="00B128C1"/>
    <w:rsid w:val="00B145B2"/>
    <w:rsid w:val="00B316F9"/>
    <w:rsid w:val="00B33610"/>
    <w:rsid w:val="00B4454D"/>
    <w:rsid w:val="00B466A5"/>
    <w:rsid w:val="00B47869"/>
    <w:rsid w:val="00B50C58"/>
    <w:rsid w:val="00B53DA3"/>
    <w:rsid w:val="00B5739F"/>
    <w:rsid w:val="00B649B2"/>
    <w:rsid w:val="00B67BFA"/>
    <w:rsid w:val="00B77EC4"/>
    <w:rsid w:val="00B872CE"/>
    <w:rsid w:val="00B902F0"/>
    <w:rsid w:val="00B93F3C"/>
    <w:rsid w:val="00B962CF"/>
    <w:rsid w:val="00B9719F"/>
    <w:rsid w:val="00BA05BC"/>
    <w:rsid w:val="00BA59AD"/>
    <w:rsid w:val="00BA6A60"/>
    <w:rsid w:val="00BB559F"/>
    <w:rsid w:val="00BB5DDC"/>
    <w:rsid w:val="00BB6426"/>
    <w:rsid w:val="00BC7CC0"/>
    <w:rsid w:val="00BD6D2E"/>
    <w:rsid w:val="00BE1B87"/>
    <w:rsid w:val="00BE7C34"/>
    <w:rsid w:val="00BF21F3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49DC"/>
    <w:rsid w:val="00C4786F"/>
    <w:rsid w:val="00C47BBF"/>
    <w:rsid w:val="00C55A61"/>
    <w:rsid w:val="00C64CA0"/>
    <w:rsid w:val="00C70016"/>
    <w:rsid w:val="00C70276"/>
    <w:rsid w:val="00C8415E"/>
    <w:rsid w:val="00C87902"/>
    <w:rsid w:val="00CA162B"/>
    <w:rsid w:val="00CA1D85"/>
    <w:rsid w:val="00CA38DD"/>
    <w:rsid w:val="00CB338C"/>
    <w:rsid w:val="00CC3082"/>
    <w:rsid w:val="00CC6346"/>
    <w:rsid w:val="00CC659A"/>
    <w:rsid w:val="00CC6AF4"/>
    <w:rsid w:val="00CD1047"/>
    <w:rsid w:val="00CD2D2B"/>
    <w:rsid w:val="00CD2D62"/>
    <w:rsid w:val="00CD59CA"/>
    <w:rsid w:val="00CE075B"/>
    <w:rsid w:val="00CE5175"/>
    <w:rsid w:val="00CE6C9F"/>
    <w:rsid w:val="00CE7A2D"/>
    <w:rsid w:val="00CF4B56"/>
    <w:rsid w:val="00CF60CA"/>
    <w:rsid w:val="00CF6233"/>
    <w:rsid w:val="00CF7E17"/>
    <w:rsid w:val="00D016D4"/>
    <w:rsid w:val="00D02F1D"/>
    <w:rsid w:val="00D040DF"/>
    <w:rsid w:val="00D06330"/>
    <w:rsid w:val="00D066C3"/>
    <w:rsid w:val="00D13169"/>
    <w:rsid w:val="00D20815"/>
    <w:rsid w:val="00D21DEE"/>
    <w:rsid w:val="00D25B3C"/>
    <w:rsid w:val="00D3104E"/>
    <w:rsid w:val="00D35A32"/>
    <w:rsid w:val="00D37D3A"/>
    <w:rsid w:val="00D51BFF"/>
    <w:rsid w:val="00D53A6D"/>
    <w:rsid w:val="00D57C47"/>
    <w:rsid w:val="00D644EB"/>
    <w:rsid w:val="00D6676C"/>
    <w:rsid w:val="00D67B8C"/>
    <w:rsid w:val="00D71A25"/>
    <w:rsid w:val="00D72B8F"/>
    <w:rsid w:val="00D732D5"/>
    <w:rsid w:val="00D77F55"/>
    <w:rsid w:val="00D849E4"/>
    <w:rsid w:val="00D85595"/>
    <w:rsid w:val="00D85F88"/>
    <w:rsid w:val="00D90EA6"/>
    <w:rsid w:val="00D97FC5"/>
    <w:rsid w:val="00DA1F94"/>
    <w:rsid w:val="00DA4439"/>
    <w:rsid w:val="00DA48BD"/>
    <w:rsid w:val="00DB4DF3"/>
    <w:rsid w:val="00DB700E"/>
    <w:rsid w:val="00DD2D95"/>
    <w:rsid w:val="00DD3898"/>
    <w:rsid w:val="00DD59E1"/>
    <w:rsid w:val="00DE09EF"/>
    <w:rsid w:val="00DE5EF5"/>
    <w:rsid w:val="00DE79D6"/>
    <w:rsid w:val="00DE7C91"/>
    <w:rsid w:val="00DF20A2"/>
    <w:rsid w:val="00DF26EB"/>
    <w:rsid w:val="00DF4C27"/>
    <w:rsid w:val="00DF790C"/>
    <w:rsid w:val="00DF7B7C"/>
    <w:rsid w:val="00E01FA0"/>
    <w:rsid w:val="00E0419A"/>
    <w:rsid w:val="00E044CB"/>
    <w:rsid w:val="00E06183"/>
    <w:rsid w:val="00E07262"/>
    <w:rsid w:val="00E12279"/>
    <w:rsid w:val="00E13865"/>
    <w:rsid w:val="00E22A54"/>
    <w:rsid w:val="00E24C1F"/>
    <w:rsid w:val="00E25034"/>
    <w:rsid w:val="00E27647"/>
    <w:rsid w:val="00E3343A"/>
    <w:rsid w:val="00E340F7"/>
    <w:rsid w:val="00E34D47"/>
    <w:rsid w:val="00E41E40"/>
    <w:rsid w:val="00E427E5"/>
    <w:rsid w:val="00E43210"/>
    <w:rsid w:val="00E43D4A"/>
    <w:rsid w:val="00E476B9"/>
    <w:rsid w:val="00E50BB9"/>
    <w:rsid w:val="00E541EC"/>
    <w:rsid w:val="00E54D32"/>
    <w:rsid w:val="00E62F48"/>
    <w:rsid w:val="00E82071"/>
    <w:rsid w:val="00E8480E"/>
    <w:rsid w:val="00E92546"/>
    <w:rsid w:val="00E958BE"/>
    <w:rsid w:val="00E973AD"/>
    <w:rsid w:val="00EA676B"/>
    <w:rsid w:val="00EA7E87"/>
    <w:rsid w:val="00EB0E45"/>
    <w:rsid w:val="00EB67EA"/>
    <w:rsid w:val="00EC0E8C"/>
    <w:rsid w:val="00EE44FE"/>
    <w:rsid w:val="00EE56B4"/>
    <w:rsid w:val="00EE6199"/>
    <w:rsid w:val="00EF14A1"/>
    <w:rsid w:val="00F13952"/>
    <w:rsid w:val="00F15D40"/>
    <w:rsid w:val="00F15E61"/>
    <w:rsid w:val="00F176DB"/>
    <w:rsid w:val="00F179CB"/>
    <w:rsid w:val="00F17C7A"/>
    <w:rsid w:val="00F305FF"/>
    <w:rsid w:val="00F311B8"/>
    <w:rsid w:val="00F37C3A"/>
    <w:rsid w:val="00F53669"/>
    <w:rsid w:val="00F54BB3"/>
    <w:rsid w:val="00F6677C"/>
    <w:rsid w:val="00F670E3"/>
    <w:rsid w:val="00F71AB8"/>
    <w:rsid w:val="00F7741B"/>
    <w:rsid w:val="00F85010"/>
    <w:rsid w:val="00F86E92"/>
    <w:rsid w:val="00F96778"/>
    <w:rsid w:val="00FA1987"/>
    <w:rsid w:val="00FA22BF"/>
    <w:rsid w:val="00FA5572"/>
    <w:rsid w:val="00FA759C"/>
    <w:rsid w:val="00FB1BD2"/>
    <w:rsid w:val="00FB587B"/>
    <w:rsid w:val="00FB5C1C"/>
    <w:rsid w:val="00FC1819"/>
    <w:rsid w:val="00FC7A10"/>
    <w:rsid w:val="00FC7E22"/>
    <w:rsid w:val="00FD57BE"/>
    <w:rsid w:val="00FE4111"/>
    <w:rsid w:val="00FE430A"/>
    <w:rsid w:val="00FF1728"/>
    <w:rsid w:val="00FF6B2E"/>
    <w:rsid w:val="00FF7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5E2F90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Normal (Web)"/>
    <w:basedOn w:val="a"/>
    <w:uiPriority w:val="99"/>
    <w:unhideWhenUsed/>
    <w:rsid w:val="002C7037"/>
    <w:pPr>
      <w:spacing w:before="100" w:beforeAutospacing="1" w:after="100" w:afterAutospacing="1"/>
    </w:pPr>
    <w:rPr>
      <w:rFonts w:eastAsia="Times New Roman"/>
    </w:rPr>
  </w:style>
  <w:style w:type="paragraph" w:styleId="af3">
    <w:name w:val="footer"/>
    <w:basedOn w:val="a"/>
    <w:link w:val="af4"/>
    <w:rsid w:val="002151D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151D9"/>
    <w:rPr>
      <w:rFonts w:ascii="Times New Roman" w:hAnsi="Times New Roman"/>
      <w:sz w:val="24"/>
      <w:szCs w:val="24"/>
    </w:rPr>
  </w:style>
  <w:style w:type="paragraph" w:styleId="af5">
    <w:name w:val="List Paragraph"/>
    <w:basedOn w:val="a"/>
    <w:uiPriority w:val="34"/>
    <w:qFormat/>
    <w:rsid w:val="007D0CE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Normal (Web)"/>
    <w:basedOn w:val="a"/>
    <w:uiPriority w:val="99"/>
    <w:unhideWhenUsed/>
    <w:rsid w:val="002C7037"/>
    <w:pPr>
      <w:spacing w:before="100" w:beforeAutospacing="1" w:after="100" w:afterAutospacing="1"/>
    </w:pPr>
    <w:rPr>
      <w:rFonts w:eastAsia="Times New Roman"/>
    </w:rPr>
  </w:style>
  <w:style w:type="paragraph" w:styleId="af3">
    <w:name w:val="footer"/>
    <w:basedOn w:val="a"/>
    <w:link w:val="af4"/>
    <w:rsid w:val="002151D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151D9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bka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ACE8C-806C-4594-A78F-E119E38DA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39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Рибка Олена</cp:lastModifiedBy>
  <cp:revision>10</cp:revision>
  <cp:lastPrinted>2021-04-16T12:08:00Z</cp:lastPrinted>
  <dcterms:created xsi:type="dcterms:W3CDTF">2021-04-16T11:31:00Z</dcterms:created>
  <dcterms:modified xsi:type="dcterms:W3CDTF">2021-04-19T08:10:00Z</dcterms:modified>
</cp:coreProperties>
</file>